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F9416C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F9416C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F9416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F9416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F9416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F9416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F9416C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F9416C">
        <w:rPr>
          <w:b w:val="0"/>
        </w:rPr>
        <w:t xml:space="preserve"> 106/2307-21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F9416C" w:rsidP="00232C8F">
            <w:r>
              <w:t>Шеф-повар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F9416C" w:rsidP="00232C8F">
            <w:r>
              <w:t>27610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F9416C" w:rsidRPr="00F9416C">
        <w:rPr>
          <w:rStyle w:val="aa"/>
        </w:rPr>
        <w:t xml:space="preserve"> Обслуживающий персонал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F9416C" w:rsidRPr="00F9416C">
        <w:rPr>
          <w:rStyle w:val="aa"/>
        </w:rPr>
        <w:t xml:space="preserve">  Отсутствуют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F9416C" w:rsidRPr="00F9416C">
        <w:rPr>
          <w:u w:val="single"/>
        </w:rPr>
        <w:t xml:space="preserve">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F9416C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F9416C" w:rsidP="00BA30DE">
            <w:pPr>
              <w:jc w:val="center"/>
            </w:pPr>
            <w:r>
              <w:t>-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F9416C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F9416C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F9416C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F9416C" w:rsidP="00BA30DE">
            <w:pPr>
              <w:jc w:val="center"/>
            </w:pPr>
            <w:r>
              <w:t>040-757-808 58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F9416C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9416C" w:rsidRDefault="00F9416C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9416C" w:rsidRPr="00D15B1E" w:rsidRDefault="00F9416C" w:rsidP="00AD14A4">
            <w:pPr>
              <w:rPr>
                <w:rStyle w:val="a7"/>
              </w:rPr>
            </w:pPr>
          </w:p>
        </w:tc>
      </w:tr>
      <w:tr w:rsidR="00F9416C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9416C" w:rsidRDefault="00F9416C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9416C" w:rsidRPr="00D15B1E" w:rsidRDefault="00F9416C" w:rsidP="00AD14A4">
            <w:pPr>
              <w:rPr>
                <w:rStyle w:val="a7"/>
              </w:rPr>
            </w:pPr>
          </w:p>
        </w:tc>
      </w:tr>
      <w:tr w:rsidR="00F9416C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9416C" w:rsidRDefault="00F9416C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9416C" w:rsidRPr="00D15B1E" w:rsidRDefault="00F9416C" w:rsidP="00AD14A4">
            <w:pPr>
              <w:rPr>
                <w:rStyle w:val="a7"/>
              </w:rPr>
            </w:pPr>
          </w:p>
        </w:tc>
      </w:tr>
      <w:tr w:rsidR="00F9416C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9416C" w:rsidRDefault="00F9416C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9416C" w:rsidRPr="00D15B1E" w:rsidRDefault="00F9416C" w:rsidP="00AD14A4">
            <w:pPr>
              <w:rPr>
                <w:rStyle w:val="a7"/>
              </w:rPr>
            </w:pPr>
          </w:p>
        </w:tc>
      </w:tr>
      <w:tr w:rsidR="00F9416C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9416C" w:rsidRDefault="00F9416C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9416C" w:rsidRPr="00D15B1E" w:rsidRDefault="00F9416C" w:rsidP="00AD14A4">
            <w:pPr>
              <w:rPr>
                <w:rStyle w:val="a7"/>
              </w:rPr>
            </w:pPr>
          </w:p>
        </w:tc>
      </w:tr>
      <w:tr w:rsidR="00F9416C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9416C" w:rsidRDefault="00F9416C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9416C" w:rsidRPr="00D15B1E" w:rsidRDefault="00F9416C" w:rsidP="00AD14A4">
            <w:pPr>
              <w:rPr>
                <w:rStyle w:val="a7"/>
              </w:rPr>
            </w:pPr>
          </w:p>
        </w:tc>
      </w:tr>
      <w:tr w:rsidR="00F9416C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F9416C" w:rsidRDefault="00F9416C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F9416C" w:rsidRPr="00D15B1E" w:rsidRDefault="00F9416C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F9416C" w:rsidRPr="00F9416C">
        <w:rPr>
          <w:rStyle w:val="aa"/>
        </w:rPr>
        <w:t xml:space="preserve"> Электрическая плита, протирочная машина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F9416C" w:rsidRPr="00F9416C">
        <w:rPr>
          <w:rStyle w:val="aa"/>
        </w:rPr>
        <w:t xml:space="preserve"> Расходные материалы, кухонный инвентарь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F18D2" w:rsidRDefault="004F18D2" w:rsidP="00AD14A4">
      <w:pPr>
        <w:rPr>
          <w:rStyle w:val="a7"/>
        </w:rPr>
      </w:pPr>
    </w:p>
    <w:p w:rsidR="004F18D2" w:rsidRDefault="004F18D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275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275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275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275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275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275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275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275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275EA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275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275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275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275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275EA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275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F275EA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F275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F275EA" w:rsidP="007657D5">
            <w:pPr>
              <w:pStyle w:val="a8"/>
            </w:pPr>
            <w:r>
              <w:t>3.1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275EA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9416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VI, глава 21, статья 147 ТК РФ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9416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9416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9416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9416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9416C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F9416C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F18D2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5.1 (1 раз в год), 23 (1 раз в год),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F275EA" w:rsidRPr="00F275EA">
        <w:rPr>
          <w:i/>
          <w:u w:val="single"/>
        </w:rPr>
        <w:t>1. Рекомендации по улучшению условий труда:</w:t>
      </w:r>
      <w:r w:rsidR="00F275EA" w:rsidRPr="00F275EA">
        <w:rPr>
          <w:i/>
          <w:u w:val="single"/>
        </w:rPr>
        <w:br/>
        <w:t xml:space="preserve"> 1.1. Организовать рациональные режимы труда  и отдыха (Снижение тяжести трудового процесса);</w:t>
      </w:r>
      <w:r w:rsidR="00F275EA" w:rsidRPr="00F275EA">
        <w:rPr>
          <w:i/>
          <w:u w:val="single"/>
        </w:rPr>
        <w:tab/>
        <w:t>   </w:t>
      </w:r>
      <w:r w:rsidR="00F275EA" w:rsidRPr="00F275EA">
        <w:rPr>
          <w:i/>
          <w:u w:val="single"/>
        </w:rPr>
        <w:br/>
        <w:t xml:space="preserve"> 2.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F275EA" w:rsidRPr="00F275EA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Default="00481C22" w:rsidP="00481C22"/>
    <w:p w:rsidR="004F18D2" w:rsidRDefault="004F18D2" w:rsidP="00481C22"/>
    <w:p w:rsidR="004F18D2" w:rsidRDefault="004F18D2" w:rsidP="00481C22"/>
    <w:p w:rsidR="004F18D2" w:rsidRPr="00D15B1E" w:rsidRDefault="004F18D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9416C" w:rsidP="004E51DC">
            <w:pPr>
              <w:pStyle w:val="a8"/>
            </w:pPr>
            <w:r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9416C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F9416C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9416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9416C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F9416C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9416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F9416C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(дата)</w:t>
            </w: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(дата)</w:t>
            </w: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(дата)</w:t>
            </w: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(дата)</w:t>
            </w: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(дата)</w:t>
            </w: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(дата)</w:t>
            </w: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275EA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275EA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F9416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F9416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F9416C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9416C" w:rsidRPr="00F9416C" w:rsidRDefault="00F9416C" w:rsidP="00EF07A3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(дата)</w:t>
            </w: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9416C" w:rsidRPr="00F9416C" w:rsidRDefault="00F9416C" w:rsidP="00EF07A3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(дата)</w:t>
            </w: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9416C" w:rsidRPr="00F9416C" w:rsidRDefault="00F9416C" w:rsidP="00EF07A3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(дата)</w:t>
            </w: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9416C" w:rsidRPr="00F9416C" w:rsidRDefault="00F9416C" w:rsidP="00EF07A3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(дата)</w:t>
            </w: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9416C" w:rsidRPr="00F9416C" w:rsidRDefault="00F9416C" w:rsidP="00EF07A3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(дата)</w:t>
            </w: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lastRenderedPageBreak/>
              <w:t>(подпись)</w:t>
            </w:r>
          </w:p>
        </w:tc>
        <w:tc>
          <w:tcPr>
            <w:tcW w:w="283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9416C" w:rsidRPr="00F9416C" w:rsidRDefault="00F9416C" w:rsidP="00EF07A3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(дата)</w:t>
            </w: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9416C" w:rsidRPr="00F9416C" w:rsidRDefault="00F9416C" w:rsidP="004E51DC">
            <w:pPr>
              <w:pStyle w:val="a8"/>
            </w:pPr>
          </w:p>
        </w:tc>
      </w:tr>
      <w:tr w:rsidR="00F9416C" w:rsidRPr="00F9416C" w:rsidTr="00F9416C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F9416C" w:rsidRPr="00F9416C" w:rsidRDefault="00F9416C" w:rsidP="00EF07A3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F9416C" w:rsidRPr="00F9416C" w:rsidRDefault="00F9416C" w:rsidP="004E51DC">
            <w:pPr>
              <w:pStyle w:val="a8"/>
              <w:rPr>
                <w:vertAlign w:val="superscript"/>
              </w:rPr>
            </w:pPr>
            <w:r w:rsidRPr="00F9416C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F9416C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106/2307-21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F275EA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F275EA" w:rsidRPr="00F275EA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146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Обслуживающий персонал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7610 "/>
    <w:docVar w:name="codeok " w:val="    "/>
    <w:docVar w:name="col18" w:val=" 0 "/>
    <w:docVar w:name="colanal" w:val="  Отсутствуют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ОБЩЕОТРАСЛЕВЫЕ КВАЛИФИКАЦИОННЫЕ ХАРАКТЕРИСТИКИ ДОЛЖНОСТЕЙ РАБОТНИКОВ, ЗАНЯТЫХ НА ПРЕДПРИЯТИЯХ, В УЧРЕЖДЕНИЯХ И ОРГАНИЗАЦИЯХ, утверждены Постановлением Минтруда РФ от 21 августа 1998 г. N 37 (в ред. Постановлений Минтруда РФ от 21.01.2000 N 7, от 04.08.2000 N 57, от 20.04.2001 N 35, от 31.05.2002 N 38, от 20.06.2002 N 44, от 28.07.2003 N 59, от 12.11.2003 N 75, Приказов Минздравсоцразвития РФ от 25.07.2005 N 461, от 07.11.2006 N 749, от 17.09.2007 N 605, от 29.04.2008 N 200, от 14.03.2011 г. N 194, Приказов Минтруда России от 15.05.2013 N 205, от 12.02.2014 N 96, от 27.03.2018 г. N 197)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106/2307-21"/>
    <w:docVar w:name="gig_kut" w:val="3.1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106/2307-21 "/>
    <w:docVar w:name="oborud" w:val=" Электрическая плита, протирочная машина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5.1, 23, 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CB589830E831421989654D9FC0BB36D9"/>
    <w:docVar w:name="rm_id" w:val="6779"/>
    <w:docVar w:name="rm_name" w:val="                                          "/>
    <w:docVar w:name="rm_number" w:val=" 106/2307-21 "/>
    <w:docVar w:name="s_050" w:val="1. Рекомендации по улучшению условий труда:_x000b_ 1.1. Организовать рациональные режимы труда  и отдыха (Снижение тяжести трудового процесса);_x0009_   _x000b_ 2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Да"/>
    <w:docVar w:name="s040_2" w:val="Да"/>
    <w:docVar w:name="s040_3" w:val="Нет"/>
    <w:docVar w:name="s040_4" w:val="Нет"/>
    <w:docVar w:name="s040_5" w:val="Нет"/>
    <w:docVar w:name="s040_6" w:val="Нет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80"/>
    <w:docVar w:name="tools" w:val=" Расходные материалы, кухонный инвентарь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D1F5B"/>
    <w:rsid w:val="00110025"/>
    <w:rsid w:val="001429B1"/>
    <w:rsid w:val="00145419"/>
    <w:rsid w:val="001456F8"/>
    <w:rsid w:val="0015635F"/>
    <w:rsid w:val="001607C8"/>
    <w:rsid w:val="00175CA2"/>
    <w:rsid w:val="00177F3D"/>
    <w:rsid w:val="001C0D94"/>
    <w:rsid w:val="001F4D8D"/>
    <w:rsid w:val="00232C8F"/>
    <w:rsid w:val="00234932"/>
    <w:rsid w:val="00244615"/>
    <w:rsid w:val="002A0605"/>
    <w:rsid w:val="002E55C6"/>
    <w:rsid w:val="00304341"/>
    <w:rsid w:val="00305B2F"/>
    <w:rsid w:val="003477BA"/>
    <w:rsid w:val="00367816"/>
    <w:rsid w:val="003876C3"/>
    <w:rsid w:val="00392428"/>
    <w:rsid w:val="003B0826"/>
    <w:rsid w:val="003B66AC"/>
    <w:rsid w:val="003C24DB"/>
    <w:rsid w:val="003C5C39"/>
    <w:rsid w:val="003F0765"/>
    <w:rsid w:val="0040104A"/>
    <w:rsid w:val="00401F5B"/>
    <w:rsid w:val="00402CAC"/>
    <w:rsid w:val="00411125"/>
    <w:rsid w:val="004205DB"/>
    <w:rsid w:val="00444410"/>
    <w:rsid w:val="00456891"/>
    <w:rsid w:val="00467C3A"/>
    <w:rsid w:val="00481C22"/>
    <w:rsid w:val="004838F0"/>
    <w:rsid w:val="00494C94"/>
    <w:rsid w:val="004A47AD"/>
    <w:rsid w:val="004C4DB2"/>
    <w:rsid w:val="004E51DC"/>
    <w:rsid w:val="004E5FB2"/>
    <w:rsid w:val="004F18D2"/>
    <w:rsid w:val="00510595"/>
    <w:rsid w:val="00563E94"/>
    <w:rsid w:val="00576095"/>
    <w:rsid w:val="005A3A36"/>
    <w:rsid w:val="005B2042"/>
    <w:rsid w:val="005B466C"/>
    <w:rsid w:val="005B7FE8"/>
    <w:rsid w:val="005C0A9A"/>
    <w:rsid w:val="005C3DCB"/>
    <w:rsid w:val="005D6DFE"/>
    <w:rsid w:val="005F6B08"/>
    <w:rsid w:val="00632974"/>
    <w:rsid w:val="00635CD3"/>
    <w:rsid w:val="00676220"/>
    <w:rsid w:val="0069682B"/>
    <w:rsid w:val="00696AD2"/>
    <w:rsid w:val="006C28B3"/>
    <w:rsid w:val="007029E3"/>
    <w:rsid w:val="007049EB"/>
    <w:rsid w:val="00706872"/>
    <w:rsid w:val="00710271"/>
    <w:rsid w:val="00717C9F"/>
    <w:rsid w:val="007332BC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7F73A6"/>
    <w:rsid w:val="00803C97"/>
    <w:rsid w:val="0083263D"/>
    <w:rsid w:val="00835248"/>
    <w:rsid w:val="00883461"/>
    <w:rsid w:val="008A010E"/>
    <w:rsid w:val="008E68DE"/>
    <w:rsid w:val="008E70C1"/>
    <w:rsid w:val="0090588D"/>
    <w:rsid w:val="00920DB5"/>
    <w:rsid w:val="0092778A"/>
    <w:rsid w:val="00967790"/>
    <w:rsid w:val="0098630F"/>
    <w:rsid w:val="009B024D"/>
    <w:rsid w:val="009B3577"/>
    <w:rsid w:val="009D30DB"/>
    <w:rsid w:val="009F2523"/>
    <w:rsid w:val="00A100AB"/>
    <w:rsid w:val="00A12349"/>
    <w:rsid w:val="00A204F5"/>
    <w:rsid w:val="00A46207"/>
    <w:rsid w:val="00A46928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B0141"/>
    <w:rsid w:val="00CB5F23"/>
    <w:rsid w:val="00CE3307"/>
    <w:rsid w:val="00D15B1E"/>
    <w:rsid w:val="00D54969"/>
    <w:rsid w:val="00D76DF8"/>
    <w:rsid w:val="00DB1272"/>
    <w:rsid w:val="00DB5302"/>
    <w:rsid w:val="00DD6B1F"/>
    <w:rsid w:val="00E124F4"/>
    <w:rsid w:val="00E36337"/>
    <w:rsid w:val="00E3784F"/>
    <w:rsid w:val="00E43EDA"/>
    <w:rsid w:val="00EB72AD"/>
    <w:rsid w:val="00EC37A1"/>
    <w:rsid w:val="00EF07A3"/>
    <w:rsid w:val="00EF3DC4"/>
    <w:rsid w:val="00F13F9A"/>
    <w:rsid w:val="00F15977"/>
    <w:rsid w:val="00F275EA"/>
    <w:rsid w:val="00F31AF6"/>
    <w:rsid w:val="00F42313"/>
    <w:rsid w:val="00F4249F"/>
    <w:rsid w:val="00F60342"/>
    <w:rsid w:val="00F704CF"/>
    <w:rsid w:val="00F76072"/>
    <w:rsid w:val="00F80CCA"/>
    <w:rsid w:val="00F8598E"/>
    <w:rsid w:val="00F9416C"/>
    <w:rsid w:val="00FA66FC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4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1</TotalTime>
  <Pages>4</Pages>
  <Words>985</Words>
  <Characters>5617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6</cp:revision>
  <dcterms:created xsi:type="dcterms:W3CDTF">2022-02-18T06:16:00Z</dcterms:created>
  <dcterms:modified xsi:type="dcterms:W3CDTF">2022-02-18T08:25:00Z</dcterms:modified>
</cp:coreProperties>
</file>